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Mole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Mole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Mole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Mole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Mole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Mole Valley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Mole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Mole Valley is estimated to be </w:t>
      </w:r>
      <w:r w:rsidRPr="00773DF7">
        <w:rPr>
          <w:rFonts w:ascii="Libre Franklin Light" w:eastAsia="Times New Roman" w:hAnsi="Libre Franklin Light" w:cs="Calibri Light"/>
          <w:b/>
          <w:bCs/>
          <w:color w:val="C45911" w:themeColor="accent2" w:themeShade="BF"/>
        </w:rPr>
        <w:t xml:space="preserve">£1,164,463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Mole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Mole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Mole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Mole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ole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Mole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ole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Mole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Mole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ole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Mole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Mole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Mole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Mole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Mole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Mole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£1,164,463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Mole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£18,967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£392,252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£28,100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£702,752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£1,164,463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Mole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Mole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Mole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Mole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Mole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Mole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Mole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Mole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Mole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Mole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Mole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Mole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B68E75B-5B88-4448-9746-027B32B5E4B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